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5744F" w:rsidRDefault="001A656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58" w:history="1">
        <w:r w:rsidR="00A5744F" w:rsidRPr="004147C4">
          <w:rPr>
            <w:rStyle w:val="aa"/>
          </w:rPr>
          <w:t>SNMP-VIEW-BASED-ACM-MIB</w:t>
        </w:r>
        <w:r w:rsidR="00A5744F">
          <w:rPr>
            <w:webHidden/>
          </w:rPr>
          <w:tab/>
        </w:r>
        <w:r w:rsidR="00A5744F">
          <w:rPr>
            <w:webHidden/>
          </w:rPr>
          <w:fldChar w:fldCharType="begin"/>
        </w:r>
        <w:r w:rsidR="00A5744F">
          <w:rPr>
            <w:webHidden/>
          </w:rPr>
          <w:instrText xml:space="preserve"> PAGEREF _Toc94099258 \h </w:instrText>
        </w:r>
        <w:r w:rsidR="00A5744F">
          <w:rPr>
            <w:webHidden/>
          </w:rPr>
        </w:r>
        <w:r w:rsidR="00A5744F">
          <w:rPr>
            <w:webHidden/>
          </w:rPr>
          <w:fldChar w:fldCharType="separate"/>
        </w:r>
        <w:r w:rsidR="00A5744F">
          <w:rPr>
            <w:webHidden/>
          </w:rPr>
          <w:t>2</w:t>
        </w:r>
        <w:r w:rsidR="00A5744F">
          <w:rPr>
            <w:webHidden/>
          </w:rPr>
          <w:fldChar w:fldCharType="end"/>
        </w:r>
      </w:hyperlink>
    </w:p>
    <w:p w:rsidR="00A5744F" w:rsidRDefault="00A574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59" w:history="1">
        <w:r w:rsidRPr="004147C4">
          <w:rPr>
            <w:rStyle w:val="aa"/>
          </w:rPr>
          <w:t>vacmContextTable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5744F" w:rsidRDefault="00A574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0" w:history="1">
        <w:r w:rsidRPr="004147C4">
          <w:rPr>
            <w:rStyle w:val="aa"/>
          </w:rPr>
          <w:t>vacmSecurityToGroupTable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5744F" w:rsidRDefault="00A574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1" w:history="1">
        <w:r w:rsidRPr="004147C4">
          <w:rPr>
            <w:rStyle w:val="aa"/>
          </w:rPr>
          <w:t>vacmAccessTable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5744F" w:rsidRDefault="00A574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2" w:history="1">
        <w:r w:rsidRPr="004147C4">
          <w:rPr>
            <w:rStyle w:val="aa"/>
          </w:rPr>
          <w:t>Scalar objects of vacmMIBViews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5744F" w:rsidRDefault="00A574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3" w:history="1">
        <w:r w:rsidRPr="004147C4">
          <w:rPr>
            <w:rStyle w:val="aa"/>
          </w:rPr>
          <w:t>vacmViewTreeFamilyTable of vacmMIBViews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1A656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E67EE" w:rsidRPr="008B1D73" w:rsidRDefault="008E67EE" w:rsidP="008E67EE">
      <w:pPr>
        <w:pStyle w:val="1"/>
        <w:tabs>
          <w:tab w:val="num" w:pos="432"/>
        </w:tabs>
        <w:ind w:left="432" w:hanging="432"/>
        <w:jc w:val="both"/>
      </w:pPr>
      <w:bookmarkStart w:id="1" w:name="_Toc397420720"/>
      <w:bookmarkStart w:id="2" w:name="_Toc94099258"/>
      <w:r w:rsidRPr="008B1D73">
        <w:lastRenderedPageBreak/>
        <w:t>SNMP-VIEW-BASED-ACM-MIB</w:t>
      </w:r>
      <w:bookmarkEnd w:id="1"/>
      <w:bookmarkEnd w:id="2"/>
    </w:p>
    <w:p w:rsidR="008E67EE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721"/>
      <w:bookmarkStart w:id="4" w:name="_Toc94099259"/>
      <w:r w:rsidRPr="009540D9">
        <w:t>vacmContextTable</w:t>
      </w:r>
      <w:bookmarkEnd w:id="3"/>
      <w:bookmarkEnd w:id="4"/>
    </w:p>
    <w:p w:rsidR="008E67EE" w:rsidRPr="009540D9" w:rsidRDefault="008E67EE" w:rsidP="008E67EE">
      <w:r>
        <w:t>OID of this table is: 1.3.6.1.6.3.16.1.1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vacmContextName</w:t>
            </w:r>
            <w:r>
              <w:rPr>
                <w:rFonts w:ascii="Helvetica" w:hAnsi="Helvetica" w:cs="Helvetica"/>
              </w:rPr>
              <w:t xml:space="preserve"> (1.3.6.1.6.3.16.1.1.1.1)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Pr="008B1D73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722"/>
      <w:bookmarkStart w:id="6" w:name="_Toc94099260"/>
      <w:r w:rsidRPr="008B1D73">
        <w:t>vacmSecurityToGroupTable</w:t>
      </w:r>
      <w:bookmarkEnd w:id="5"/>
      <w:bookmarkEnd w:id="6"/>
    </w:p>
    <w:p w:rsidR="008E67EE" w:rsidRPr="009540D9" w:rsidRDefault="008E67EE" w:rsidP="008E67EE">
      <w:r>
        <w:t>OID of this table is: 1.3.6.1.6.3.16.1.2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vacmSecurityModel</w:t>
            </w:r>
            <w:r>
              <w:rPr>
                <w:rFonts w:ascii="Helvetica" w:hAnsi="Helvetica" w:cs="Helvetica"/>
              </w:rPr>
              <w:t xml:space="preserve"> (1.3.6.1.6.3.16.1.2.1.1)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vacmSecurityName</w:t>
            </w:r>
            <w:r>
              <w:rPr>
                <w:rFonts w:ascii="Helvetica" w:hAnsi="Helvetica" w:cs="Helvetica"/>
              </w:rPr>
              <w:t xml:space="preserve"> (1.3.6.1.6.3.16.1.2.1.2)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vacmGroupName</w:t>
            </w:r>
            <w:r>
              <w:rPr>
                <w:rFonts w:ascii="Helvetica" w:hAnsi="Helvetica" w:cs="Helvetica"/>
              </w:rPr>
              <w:t xml:space="preserve"> (1.3.6.1.6.3.16.1.2.1.3)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length of value is range from 1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vacmSecurityToGroupStorageType</w:t>
            </w:r>
            <w:r>
              <w:rPr>
                <w:rFonts w:ascii="Helvetica" w:hAnsi="Helvetica" w:cs="Helvetica"/>
              </w:rPr>
              <w:t xml:space="preserve"> (1.3.6.1.6.3.16.1.2.1.4)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nonVolatile(3)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vacmSecurityToGroupStatus</w:t>
            </w:r>
            <w:r>
              <w:rPr>
                <w:rFonts w:ascii="Helvetica" w:hAnsi="Helvetica" w:cs="Helvetica"/>
              </w:rPr>
              <w:t xml:space="preserve"> (1.3.6.1.6.3.16.1.2.1.5)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Pr="008B1D73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723"/>
      <w:bookmarkStart w:id="8" w:name="_Toc94099261"/>
      <w:r w:rsidRPr="008B1D73">
        <w:t>vacmAccessTable</w:t>
      </w:r>
      <w:bookmarkEnd w:id="7"/>
      <w:bookmarkEnd w:id="8"/>
    </w:p>
    <w:p w:rsidR="008E67EE" w:rsidRPr="009540D9" w:rsidRDefault="008E67EE" w:rsidP="008E67EE">
      <w:r>
        <w:t>OID of this table is: 1.3.6.1.6.3.16.1.4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vacmAccessContextPrefix</w:t>
            </w:r>
            <w:r>
              <w:rPr>
                <w:rFonts w:ascii="Helvetica" w:hAnsi="Helvetica" w:cs="Helvetica"/>
              </w:rPr>
              <w:t xml:space="preserve"> (1.3.6.1.6.3.16.1.4.1.1)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One of the indexes of </w:t>
            </w:r>
            <w:bookmarkStart w:id="9" w:name="_Toc129076420"/>
            <w:r w:rsidRPr="009540D9">
              <w:rPr>
                <w:rFonts w:ascii="Helvetica" w:hAnsi="Helvetica" w:cs="Helvetica"/>
              </w:rPr>
              <w:t>vacmAccessTable</w:t>
            </w:r>
            <w:bookmarkEnd w:id="9"/>
            <w:r w:rsidRPr="009540D9">
              <w:rPr>
                <w:rFonts w:ascii="Helvetica" w:hAnsi="Helvetica" w:cs="Helvetica"/>
              </w:rPr>
              <w:t>. The value ,must be assigned to “-”. Otherwise the index is invalid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vacmAccessSecurityModel</w:t>
            </w:r>
            <w:r>
              <w:rPr>
                <w:rFonts w:ascii="Helvetica" w:hAnsi="Helvetica" w:cs="Helvetica"/>
              </w:rPr>
              <w:t xml:space="preserve"> (1.3.6.1.6.3.16.1.4.1.2)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vacmAccessSecurityLevel</w:t>
            </w:r>
            <w:r>
              <w:rPr>
                <w:rFonts w:ascii="Helvetica" w:hAnsi="Helvetica" w:cs="Helvetica"/>
              </w:rPr>
              <w:t xml:space="preserve"> (1.3.6.1.6.3.16.1.4.1.3)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vacmAccessContextMatch</w:t>
            </w:r>
            <w:r>
              <w:rPr>
                <w:rFonts w:ascii="Helvetica" w:hAnsi="Helvetica" w:cs="Helvetica"/>
              </w:rPr>
              <w:t xml:space="preserve"> (1.3.6.1.6.3.16.1.4.1.4)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exact(1)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vacmAccessReadViewName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(1.3.6.1.6.3.16.1.4.1.5)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length of value is range from </w:t>
            </w:r>
            <w:r w:rsidRPr="009540D9">
              <w:rPr>
                <w:rFonts w:ascii="Helvetica" w:hAnsi="Helvetica" w:cs="Helvetica"/>
              </w:rPr>
              <w:lastRenderedPageBreak/>
              <w:t>0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vacmAccessWriteViewName</w:t>
            </w:r>
            <w:r>
              <w:rPr>
                <w:rFonts w:ascii="Helvetica" w:hAnsi="Helvetica" w:cs="Helvetica"/>
              </w:rPr>
              <w:t xml:space="preserve"> (1.3.6.1.6.3.16.1.4.1.6)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length of value is range from 0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vacmAccessNotifyViewName</w:t>
            </w:r>
            <w:r>
              <w:rPr>
                <w:rFonts w:ascii="Helvetica" w:hAnsi="Helvetica" w:cs="Helvetica"/>
              </w:rPr>
              <w:t xml:space="preserve"> (1.3.6.1.6.3.16.1.4.1.7)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length of value is range from 0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vacmAccessStorageType</w:t>
            </w:r>
            <w:r>
              <w:rPr>
                <w:rFonts w:ascii="Helvetica" w:hAnsi="Helvetica" w:cs="Helvetica"/>
              </w:rPr>
              <w:t xml:space="preserve"> (1.3.6.1.6.3.16.1.4.1.8)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nonVolatile(3)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vacmAccessStatus</w:t>
            </w:r>
            <w:r>
              <w:rPr>
                <w:rFonts w:ascii="Helvetica" w:hAnsi="Helvetica" w:cs="Helvetica"/>
              </w:rPr>
              <w:t xml:space="preserve"> (1.3.6.1.6.3.16.1.4.1.9)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724"/>
      <w:bookmarkStart w:id="11" w:name="_Toc94099262"/>
      <w:r w:rsidRPr="009540D9">
        <w:t>Scalar objects of vacmMIBViews group</w:t>
      </w:r>
      <w:bookmarkEnd w:id="10"/>
      <w:bookmarkEnd w:id="11"/>
    </w:p>
    <w:p w:rsidR="008E67EE" w:rsidRPr="009540D9" w:rsidRDefault="008E67EE" w:rsidP="008E67EE">
      <w:r>
        <w:t>OID of this table is: 1.3.6.1.6.3.16.1.5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vacmViewSpinLock</w:t>
            </w:r>
            <w:r>
              <w:rPr>
                <w:rFonts w:ascii="Helvetica" w:hAnsi="Helvetica" w:cs="Helvetica"/>
              </w:rPr>
              <w:t xml:space="preserve"> (1.3.6.1.6.3.16.1.5.1)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97420725"/>
      <w:bookmarkStart w:id="13" w:name="_Toc94099263"/>
      <w:r w:rsidRPr="009540D9">
        <w:t>vacmViewTreeFamilyTable of vacmMIBViews group</w:t>
      </w:r>
      <w:bookmarkEnd w:id="12"/>
      <w:bookmarkEnd w:id="13"/>
    </w:p>
    <w:p w:rsidR="008E67EE" w:rsidRPr="009540D9" w:rsidRDefault="008E67EE" w:rsidP="008E67EE">
      <w:r>
        <w:t>OID of this table is: 1.3.6.1.6.3.16.1.5.2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vacmViewTreeFamilyViewName</w:t>
            </w:r>
            <w:r>
              <w:rPr>
                <w:rFonts w:ascii="Helvetica" w:hAnsi="Helvetica" w:cs="Helvetica"/>
              </w:rPr>
              <w:t xml:space="preserve"> (1.3.6.1.6.3.16.1.5.2.1.1)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vacmViewTreeFamilySubtree</w:t>
            </w:r>
            <w:r>
              <w:rPr>
                <w:rFonts w:ascii="Helvetica" w:hAnsi="Helvetica" w:cs="Helvetica"/>
              </w:rPr>
              <w:t xml:space="preserve"> (1.3.6.1.6.3.16.1.5.2.1.2)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vacmViewTreeFamilyMask</w:t>
            </w:r>
            <w:r>
              <w:rPr>
                <w:rFonts w:ascii="Helvetica" w:hAnsi="Helvetica" w:cs="Helvetica"/>
              </w:rPr>
              <w:t xml:space="preserve"> (1.3.6.1.6.3.16.1.5.2.1.3)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empty string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vacmViewTreeFamilyType</w:t>
            </w:r>
            <w:r>
              <w:rPr>
                <w:rFonts w:ascii="Helvetica" w:hAnsi="Helvetica" w:cs="Helvetica"/>
              </w:rPr>
              <w:t xml:space="preserve"> (1.3.6.1.6.3.16.1.5.2.1.4)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included(1)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vacmViewTreeFamilyStorageType</w:t>
            </w:r>
            <w:r>
              <w:rPr>
                <w:rFonts w:ascii="Helvetica" w:hAnsi="Helvetica" w:cs="Helvetica"/>
              </w:rPr>
              <w:t xml:space="preserve"> (1.3.6.1.6.3.16.1.5.2.1.5)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nonVolatile(3)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vacmViewTreeFamilyStatus</w:t>
            </w:r>
            <w:r>
              <w:rPr>
                <w:rFonts w:ascii="Helvetica" w:hAnsi="Helvetica" w:cs="Helvetica"/>
              </w:rPr>
              <w:t xml:space="preserve"> (1.3.6.1.6.3.16.1.5.2.1.6)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698" w:rsidRDefault="003E6698">
      <w:r>
        <w:separator/>
      </w:r>
    </w:p>
  </w:endnote>
  <w:endnote w:type="continuationSeparator" w:id="0">
    <w:p w:rsidR="003E6698" w:rsidRDefault="003E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1A6565">
      <w:fldChar w:fldCharType="begin"/>
    </w:r>
    <w:r>
      <w:instrText>PAGE</w:instrText>
    </w:r>
    <w:r w:rsidR="001A6565">
      <w:fldChar w:fldCharType="separate"/>
    </w:r>
    <w:r w:rsidR="00A5744F">
      <w:rPr>
        <w:noProof/>
      </w:rPr>
      <w:t>1</w:t>
    </w:r>
    <w:r w:rsidR="001A656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5744F">
      <w:fldChar w:fldCharType="begin"/>
    </w:r>
    <w:r w:rsidR="00A5744F">
      <w:instrText xml:space="preserve"> NUMPAGES  \* Arabic  \* MERGEFORMAT </w:instrText>
    </w:r>
    <w:r w:rsidR="00A5744F">
      <w:fldChar w:fldCharType="separate"/>
    </w:r>
    <w:r w:rsidR="00A5744F">
      <w:rPr>
        <w:noProof/>
      </w:rPr>
      <w:t>3</w:t>
    </w:r>
    <w:r w:rsidR="00A5744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698" w:rsidRDefault="003E6698">
      <w:r>
        <w:separator/>
      </w:r>
    </w:p>
  </w:footnote>
  <w:footnote w:type="continuationSeparator" w:id="0">
    <w:p w:rsidR="003E6698" w:rsidRDefault="003E6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E67EE" w:rsidRPr="008E67EE">
      <w:t xml:space="preserve"> SNMP-VIEW-BASED-ACM-MIB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6565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698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67EE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5744F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E67E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E67E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E67E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E67E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E67E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E67E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E67E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4B097-61B9-49EF-82D0-ADD766D12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438</Words>
  <Characters>3286</Characters>
  <Application>Microsoft Office Word</Application>
  <DocSecurity>0</DocSecurity>
  <Lines>205</Lines>
  <Paragraphs>161</Paragraphs>
  <ScaleCrop>false</ScaleCrop>
  <Company/>
  <LinksUpToDate>false</LinksUpToDate>
  <CharactersWithSpaces>3563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